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46DA7" w14:textId="77777777" w:rsidR="00682D2C" w:rsidRPr="00347F9A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F88B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3E5D3" w14:textId="5037F039" w:rsidR="00347F9A" w:rsidRPr="00F45CAD" w:rsidRDefault="00637B22" w:rsidP="002D4CA7">
            <w:r>
              <w:t>26-12-LSW-Neu-Innentüren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374B499E" w:rsidR="00347F9A" w:rsidRPr="00F45CAD" w:rsidRDefault="00637B22" w:rsidP="002D4CA7">
            <w:r>
              <w:t xml:space="preserve">Schulzentrum Wettringen – Anbau LSW 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7DE8EB74" w:rsidR="00347F9A" w:rsidRPr="00F45CAD" w:rsidRDefault="00637B22" w:rsidP="002D4CA7">
            <w:r>
              <w:t>Innentüren</w:t>
            </w:r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5610"/>
    <w:rsid w:val="00106076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31E78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4090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63273"/>
    <w:rsid w:val="00573601"/>
    <w:rsid w:val="00574488"/>
    <w:rsid w:val="00576C66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37B22"/>
    <w:rsid w:val="00640260"/>
    <w:rsid w:val="00643351"/>
    <w:rsid w:val="00653A53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47AF"/>
    <w:rsid w:val="008D764D"/>
    <w:rsid w:val="008F52AA"/>
    <w:rsid w:val="008F6268"/>
    <w:rsid w:val="008F6547"/>
    <w:rsid w:val="00910F0B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101BF"/>
    <w:rsid w:val="00C21355"/>
    <w:rsid w:val="00C2213A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B0EC5"/>
    <w:rsid w:val="00EC5DD6"/>
    <w:rsid w:val="00EC74B3"/>
    <w:rsid w:val="00EC7AED"/>
    <w:rsid w:val="00ED30CB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Eva Koers</cp:lastModifiedBy>
  <cp:revision>6</cp:revision>
  <cp:lastPrinted>2010-02-09T14:26:00Z</cp:lastPrinted>
  <dcterms:created xsi:type="dcterms:W3CDTF">2026-01-28T22:27:00Z</dcterms:created>
  <dcterms:modified xsi:type="dcterms:W3CDTF">2026-05-08T09:08:00Z</dcterms:modified>
</cp:coreProperties>
</file>